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60908A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EE287F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EE287F">
        <w:fldChar w:fldCharType="begin"/>
      </w:r>
      <w:r w:rsidR="00EE287F">
        <w:instrText xml:space="preserve"> DOCPROPERTY  Tdoc#  \* MERGEFORMAT </w:instrText>
      </w:r>
      <w:r w:rsidR="00EE287F">
        <w:fldChar w:fldCharType="separate"/>
      </w:r>
      <w:r w:rsidR="00FC417D" w:rsidRPr="00FC417D">
        <w:rPr>
          <w:b/>
          <w:noProof/>
          <w:sz w:val="28"/>
        </w:rPr>
        <w:t>R1-</w:t>
      </w:r>
      <w:r w:rsidR="000A026E" w:rsidRPr="000A026E">
        <w:rPr>
          <w:b/>
          <w:noProof/>
          <w:sz w:val="28"/>
        </w:rPr>
        <w:t>2</w:t>
      </w:r>
      <w:r w:rsidR="00304EE7">
        <w:rPr>
          <w:b/>
          <w:noProof/>
          <w:sz w:val="28"/>
        </w:rPr>
        <w:t>4</w:t>
      </w:r>
      <w:r w:rsidR="00EE287F">
        <w:rPr>
          <w:b/>
          <w:noProof/>
          <w:sz w:val="28"/>
        </w:rPr>
        <w:fldChar w:fldCharType="end"/>
      </w:r>
      <w:r w:rsidR="00D62939">
        <w:rPr>
          <w:b/>
          <w:noProof/>
          <w:sz w:val="28"/>
        </w:rPr>
        <w:t>0</w:t>
      </w:r>
      <w:r w:rsidR="00290A57">
        <w:rPr>
          <w:b/>
          <w:noProof/>
          <w:sz w:val="28"/>
        </w:rPr>
        <w:t>7154</w:t>
      </w:r>
    </w:p>
    <w:p w14:paraId="5C0700B5" w14:textId="3C0102A4" w:rsidR="003E3C7D" w:rsidRPr="00CE0424" w:rsidRDefault="0026286D" w:rsidP="003E3C7D">
      <w:pPr>
        <w:pStyle w:val="3GPPHeader"/>
      </w:pPr>
      <w:bookmarkStart w:id="0" w:name="_Hlk165816972"/>
      <w:r>
        <w:t>Maastricht, The Netherlands</w:t>
      </w:r>
      <w:r w:rsidR="003E3C7D" w:rsidRPr="00E72A67">
        <w:t xml:space="preserve">, </w:t>
      </w:r>
      <w:r>
        <w:t>Aug 19</w:t>
      </w:r>
      <w:r w:rsidRPr="0026286D">
        <w:rPr>
          <w:vertAlign w:val="superscript"/>
        </w:rPr>
        <w:t>th</w:t>
      </w:r>
      <w:r>
        <w:t xml:space="preserve"> – Aug 23</w:t>
      </w:r>
      <w:r w:rsidRPr="0026286D">
        <w:rPr>
          <w:vertAlign w:val="superscript"/>
        </w:rPr>
        <w:t>rd</w:t>
      </w:r>
      <w:r w:rsidR="003E3C7D" w:rsidRPr="00E72A6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6477A" w:rsidR="001E41F3" w:rsidRPr="00410371" w:rsidRDefault="00EE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871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EE28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20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EE28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2F229" w:rsidR="001E41F3" w:rsidRPr="00410371" w:rsidRDefault="00EE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5D4492">
              <w:rPr>
                <w:b/>
                <w:noProof/>
                <w:sz w:val="28"/>
              </w:rPr>
              <w:t>8</w:t>
            </w:r>
            <w:r w:rsidR="009D75AE">
              <w:rPr>
                <w:b/>
                <w:noProof/>
                <w:sz w:val="28"/>
              </w:rPr>
              <w:t>.</w:t>
            </w:r>
            <w:r w:rsidR="00300F66">
              <w:rPr>
                <w:b/>
                <w:noProof/>
                <w:sz w:val="28"/>
              </w:rPr>
              <w:t>3</w:t>
            </w:r>
            <w:r w:rsidR="009D75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FE4A4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Draft CR </w:t>
            </w:r>
            <w:r w:rsidR="00B640F2">
              <w:t>for 38.21</w:t>
            </w:r>
            <w:r w:rsidR="00E871BE">
              <w:t xml:space="preserve">4 on </w:t>
            </w:r>
            <w:r w:rsidR="00167131">
              <w:t>simultaneous UL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09397C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6286D">
              <w:t>, Google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AABFE" w:rsidR="001E41F3" w:rsidRDefault="00883A56">
            <w:pPr>
              <w:pStyle w:val="CRCoverPage"/>
              <w:spacing w:after="0"/>
              <w:ind w:left="100"/>
              <w:rPr>
                <w:noProof/>
              </w:rPr>
            </w:pPr>
            <w:r w:rsidRPr="00883A56">
              <w:rPr>
                <w:noProof/>
              </w:rPr>
              <w:t>NR_MIMO_evo_DL_UL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1893E3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883A56">
              <w:t>0</w:t>
            </w:r>
            <w:r w:rsidR="0026286D">
              <w:t>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EE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257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72120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3B6896">
              <w:t>8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A826F8" w:rsidR="00BB7009" w:rsidRPr="009275D3" w:rsidRDefault="00626D5F" w:rsidP="006B597C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With STxMP, the UE may now under some circumstances transmit two PUSCHs at the same time. However, </w:t>
            </w:r>
            <w:r w:rsidR="009D3782">
              <w:rPr>
                <w:iCs/>
                <w:noProof/>
              </w:rPr>
              <w:t xml:space="preserve">38.214 </w:t>
            </w:r>
            <w:r w:rsidR="00C2420D">
              <w:rPr>
                <w:iCs/>
                <w:noProof/>
              </w:rPr>
              <w:t>still states that the UE never transmits overlapping PUSCH. Thus, the specification</w:t>
            </w:r>
            <w:r w:rsidR="00611E71">
              <w:rPr>
                <w:iCs/>
                <w:noProof/>
              </w:rPr>
              <w:t xml:space="preserve"> is contradictory</w:t>
            </w:r>
            <w:r w:rsidR="00FC0BE7">
              <w:rPr>
                <w:iCs/>
                <w:noProof/>
              </w:rPr>
              <w:t>.</w:t>
            </w:r>
            <w:r w:rsidR="009D3782">
              <w:rPr>
                <w:iCs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20BEBF" w:rsidR="001E41F3" w:rsidRDefault="00FC0BE7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overlapping PUSCHs </w:t>
            </w:r>
            <w:r w:rsidR="00463665">
              <w:rPr>
                <w:noProof/>
              </w:rPr>
              <w:t xml:space="preserve">with different </w:t>
            </w:r>
            <w:r w:rsidR="006A760C">
              <w:rPr>
                <w:noProof/>
              </w:rPr>
              <w:t xml:space="preserve">HARQ Ids </w:t>
            </w:r>
            <w:r>
              <w:rPr>
                <w:noProof/>
              </w:rPr>
              <w:t xml:space="preserve">are allowed </w:t>
            </w:r>
            <w:r w:rsidR="00E775E2">
              <w:rPr>
                <w:noProof/>
              </w:rPr>
              <w:t>for mDCI mTRP when STxMP is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7D8D5" w:rsidR="00ED3360" w:rsidRDefault="00FC0BE7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Contradictory specification text.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93FDC3" w:rsidR="001E41F3" w:rsidRDefault="00883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4383F30F" w:rsidR="004B6F6B" w:rsidRPr="006A760C" w:rsidRDefault="006A760C" w:rsidP="00146E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A760C">
              <w:rPr>
                <w:noProof/>
                <w:u w:val="single"/>
              </w:rPr>
              <w:t>Isolated impact analysis:</w:t>
            </w:r>
          </w:p>
          <w:p w14:paraId="67F1810D" w14:textId="7FFCA7B9" w:rsidR="006A760C" w:rsidRPr="006A760C" w:rsidRDefault="006A760C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</w:t>
            </w:r>
            <w:r w:rsidR="008612B1">
              <w:rPr>
                <w:noProof/>
              </w:rPr>
              <w:t>gNB and UE implementations should be consistent with the CR.</w:t>
            </w:r>
          </w:p>
          <w:p w14:paraId="00D3B8F7" w14:textId="7FB27C70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42746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132327" w14:textId="77777777" w:rsidR="004E6944" w:rsidRPr="004E6944" w:rsidRDefault="004E6944" w:rsidP="004E6944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val="x-none"/>
        </w:rPr>
      </w:pPr>
      <w:bookmarkStart w:id="3" w:name="_Toc11352138"/>
      <w:bookmarkStart w:id="4" w:name="_Toc20318028"/>
      <w:bookmarkStart w:id="5" w:name="_Toc27299926"/>
      <w:bookmarkStart w:id="6" w:name="_Toc29673199"/>
      <w:bookmarkStart w:id="7" w:name="_Toc29673340"/>
      <w:bookmarkStart w:id="8" w:name="_Toc29674333"/>
      <w:bookmarkStart w:id="9" w:name="_Toc36645563"/>
      <w:bookmarkStart w:id="10" w:name="_Toc45810608"/>
      <w:bookmarkStart w:id="11" w:name="_Toc162184951"/>
      <w:r w:rsidRPr="004E6944">
        <w:rPr>
          <w:rFonts w:ascii="Arial" w:eastAsia="SimSun" w:hAnsi="Arial"/>
          <w:color w:val="000000"/>
          <w:sz w:val="32"/>
          <w:lang w:val="x-none"/>
        </w:rPr>
        <w:lastRenderedPageBreak/>
        <w:t>6.1</w:t>
      </w:r>
      <w:r w:rsidRPr="004E6944">
        <w:rPr>
          <w:rFonts w:ascii="Arial" w:eastAsia="SimSun" w:hAnsi="Arial"/>
          <w:color w:val="000000"/>
          <w:sz w:val="32"/>
          <w:lang w:val="x-none"/>
        </w:rPr>
        <w:tab/>
        <w:t>UE procedure for transmitting the physical uplink shared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4095887" w14:textId="4F0309D8" w:rsidR="004E6944" w:rsidRPr="004E6944" w:rsidRDefault="004E6944" w:rsidP="004E6944">
      <w:pPr>
        <w:rPr>
          <w:rFonts w:eastAsia="SimSun"/>
          <w:color w:val="FF0000"/>
          <w:lang w:val="en-US"/>
        </w:rPr>
      </w:pPr>
      <w:r w:rsidRPr="004E6944">
        <w:rPr>
          <w:rFonts w:eastAsia="SimSun"/>
          <w:color w:val="FF0000"/>
          <w:lang w:val="en-US"/>
        </w:rPr>
        <w:t>&lt;Unchanged parts omitted&gt;</w:t>
      </w:r>
    </w:p>
    <w:p w14:paraId="74010CD2" w14:textId="3D1D0E85" w:rsidR="004E6944" w:rsidRPr="004E6944" w:rsidRDefault="004E6944" w:rsidP="004E6944">
      <w:pPr>
        <w:rPr>
          <w:rFonts w:eastAsia="SimSun"/>
        </w:rPr>
      </w:pPr>
      <w:r w:rsidRPr="004E6944">
        <w:rPr>
          <w:rFonts w:eastAsia="SimSun"/>
        </w:rPr>
        <w:t>When the UE is scheduled with multiple PUSCHs on a serving cell by a DCI,</w:t>
      </w:r>
      <w:r w:rsidRPr="004E6944">
        <w:rPr>
          <w:rFonts w:eastAsia="DengXian"/>
        </w:rPr>
        <w:t xml:space="preserve"> HARQ process ID indicated by this DCI applies</w:t>
      </w:r>
      <w:r w:rsidRPr="004E6944">
        <w:rPr>
          <w:rFonts w:eastAsia="SimSun"/>
        </w:rPr>
        <w:t xml:space="preserve"> to the first PUSCH </w:t>
      </w:r>
      <w:r w:rsidRPr="004E6944">
        <w:rPr>
          <w:rFonts w:eastAsia="SimSun"/>
          <w:color w:val="000000"/>
        </w:rPr>
        <w:t xml:space="preserve">not overlapping with a DL symbol indicated by </w:t>
      </w:r>
      <w:proofErr w:type="spellStart"/>
      <w:r w:rsidRPr="004E6944">
        <w:rPr>
          <w:rFonts w:eastAsia="SimSun"/>
          <w:i/>
          <w:iCs/>
          <w:color w:val="000000"/>
        </w:rPr>
        <w:t>tdd</w:t>
      </w:r>
      <w:proofErr w:type="spellEnd"/>
      <w:r w:rsidRPr="004E6944">
        <w:rPr>
          <w:rFonts w:eastAsia="SimSun"/>
          <w:i/>
          <w:iCs/>
          <w:color w:val="000000"/>
        </w:rPr>
        <w:t>-UL-DL-</w:t>
      </w:r>
      <w:proofErr w:type="spellStart"/>
      <w:r w:rsidRPr="004E6944">
        <w:rPr>
          <w:rFonts w:eastAsia="SimSun"/>
          <w:i/>
          <w:iCs/>
          <w:color w:val="000000"/>
        </w:rPr>
        <w:t>ConfigurationCommon</w:t>
      </w:r>
      <w:proofErr w:type="spellEnd"/>
      <w:r w:rsidRPr="004E6944">
        <w:rPr>
          <w:rFonts w:eastAsia="SimSun"/>
          <w:color w:val="000000"/>
        </w:rPr>
        <w:t xml:space="preserve"> or </w:t>
      </w:r>
      <w:proofErr w:type="spellStart"/>
      <w:r w:rsidRPr="004E6944">
        <w:rPr>
          <w:rFonts w:eastAsia="SimSun"/>
          <w:i/>
          <w:iCs/>
          <w:color w:val="000000"/>
        </w:rPr>
        <w:t>tdd</w:t>
      </w:r>
      <w:proofErr w:type="spellEnd"/>
      <w:r w:rsidRPr="004E6944">
        <w:rPr>
          <w:rFonts w:eastAsia="SimSun"/>
          <w:i/>
          <w:iCs/>
          <w:color w:val="000000"/>
        </w:rPr>
        <w:t>-UL-DL-</w:t>
      </w:r>
      <w:proofErr w:type="spellStart"/>
      <w:r w:rsidRPr="004E6944">
        <w:rPr>
          <w:rFonts w:eastAsia="SimSun"/>
          <w:i/>
          <w:iCs/>
          <w:color w:val="000000"/>
        </w:rPr>
        <w:t>ConfigurationDedicated</w:t>
      </w:r>
      <w:proofErr w:type="spellEnd"/>
      <w:r w:rsidRPr="004E6944">
        <w:rPr>
          <w:rFonts w:eastAsia="SimSun"/>
          <w:i/>
          <w:iCs/>
          <w:color w:val="000000"/>
        </w:rPr>
        <w:t xml:space="preserve"> </w:t>
      </w:r>
      <w:r w:rsidRPr="004E6944">
        <w:rPr>
          <w:rFonts w:eastAsia="SimSun"/>
          <w:color w:val="000000"/>
        </w:rPr>
        <w:t xml:space="preserve">if provided, or a symbol of an SS/PBCH block with index provided by </w:t>
      </w:r>
      <w:proofErr w:type="spellStart"/>
      <w:r w:rsidRPr="004E6944">
        <w:rPr>
          <w:rFonts w:eastAsia="SimSun"/>
          <w:i/>
          <w:iCs/>
          <w:color w:val="000000"/>
        </w:rPr>
        <w:t>ssb-PositionsInBurst</w:t>
      </w:r>
      <w:proofErr w:type="spellEnd"/>
      <w:r w:rsidRPr="004E6944">
        <w:rPr>
          <w:rFonts w:eastAsia="SimSun"/>
        </w:rPr>
        <w:t xml:space="preserve">, HARQ process ID is then incremented by 1 for each subsequent PUSCH(s) in the scheduled order, with modulo </w:t>
      </w:r>
      <w:r w:rsidRPr="004E6944">
        <w:rPr>
          <w:rFonts w:eastAsia="SimSun"/>
          <w:color w:val="000000"/>
        </w:rPr>
        <w:t xml:space="preserve">operation </w:t>
      </w:r>
      <w:r w:rsidRPr="004E6944">
        <w:rPr>
          <w:rFonts w:eastAsia="SimSun"/>
          <w:color w:val="000000"/>
          <w:lang w:val="en-US"/>
        </w:rPr>
        <w:t xml:space="preserve">of </w:t>
      </w:r>
      <w:proofErr w:type="spellStart"/>
      <w:r w:rsidRPr="004E6944">
        <w:rPr>
          <w:rFonts w:eastAsia="SimSun"/>
          <w:i/>
          <w:iCs/>
          <w:color w:val="000000"/>
          <w:lang w:val="en-US"/>
        </w:rPr>
        <w:t>nrofHARQ-ProcessesForPUSCH</w:t>
      </w:r>
      <w:proofErr w:type="spellEnd"/>
      <w:r w:rsidRPr="004E6944">
        <w:rPr>
          <w:rFonts w:eastAsia="SimSun"/>
          <w:color w:val="000000"/>
          <w:lang w:val="en-US"/>
        </w:rPr>
        <w:t xml:space="preserve"> </w:t>
      </w:r>
      <w:r w:rsidRPr="004E6944">
        <w:rPr>
          <w:rFonts w:eastAsia="SimSun"/>
        </w:rPr>
        <w:t xml:space="preserve">applied </w:t>
      </w:r>
      <w:r w:rsidRPr="004E6944">
        <w:rPr>
          <w:rFonts w:eastAsia="Malgun Gothic"/>
          <w:lang w:eastAsia="ko-KR"/>
        </w:rPr>
        <w:t xml:space="preserve">if </w:t>
      </w:r>
      <w:proofErr w:type="spellStart"/>
      <w:r w:rsidRPr="004E6944">
        <w:rPr>
          <w:rFonts w:eastAsia="Malgun Gothic"/>
          <w:i/>
          <w:lang w:eastAsia="ko-KR"/>
        </w:rPr>
        <w:t>nrofHARQ-ProcessesForPUSCH</w:t>
      </w:r>
      <w:proofErr w:type="spellEnd"/>
      <w:r w:rsidRPr="004E6944">
        <w:rPr>
          <w:rFonts w:eastAsia="Malgun Gothic"/>
          <w:lang w:eastAsia="ko-KR"/>
        </w:rPr>
        <w:t xml:space="preserve"> is provided, </w:t>
      </w:r>
      <w:r w:rsidRPr="004E6944">
        <w:rPr>
          <w:rFonts w:eastAsia="SimSun"/>
          <w:color w:val="000000"/>
        </w:rPr>
        <w:t xml:space="preserve">or with modulo operation </w:t>
      </w:r>
      <w:r w:rsidRPr="004E6944">
        <w:rPr>
          <w:rFonts w:eastAsia="SimSun"/>
          <w:color w:val="000000"/>
          <w:lang w:val="en-US"/>
        </w:rPr>
        <w:t xml:space="preserve">of </w:t>
      </w:r>
      <w:r w:rsidRPr="004E6944">
        <w:rPr>
          <w:rFonts w:eastAsia="SimSun"/>
          <w:i/>
          <w:iCs/>
          <w:color w:val="000000"/>
          <w:lang w:val="en-US"/>
        </w:rPr>
        <w:t xml:space="preserve">nrofHARQ-ProcessesForPUSCH-r17 </w:t>
      </w:r>
      <w:r w:rsidRPr="004E6944">
        <w:rPr>
          <w:rFonts w:eastAsia="SimSun"/>
          <w:color w:val="000000"/>
        </w:rPr>
        <w:t xml:space="preserve">applied if </w:t>
      </w:r>
      <w:r w:rsidRPr="004E6944">
        <w:rPr>
          <w:rFonts w:eastAsia="SimSun"/>
          <w:i/>
          <w:color w:val="000000"/>
        </w:rPr>
        <w:t xml:space="preserve">nrofHARQ-ProcessesForPUSCH-r17 </w:t>
      </w:r>
      <w:r w:rsidRPr="004E6944">
        <w:rPr>
          <w:rFonts w:eastAsia="SimSun"/>
          <w:color w:val="000000"/>
        </w:rPr>
        <w:t xml:space="preserve">is provided, </w:t>
      </w:r>
      <w:r w:rsidRPr="004E6944">
        <w:rPr>
          <w:rFonts w:eastAsia="Malgun Gothic"/>
          <w:lang w:eastAsia="ko-KR"/>
        </w:rPr>
        <w:t>or with modulo operation of 16 applied, otherwise</w:t>
      </w:r>
      <w:r w:rsidRPr="004E6944">
        <w:rPr>
          <w:rFonts w:eastAsia="SimSun"/>
        </w:rPr>
        <w:t xml:space="preserve">. </w:t>
      </w:r>
      <w:r w:rsidRPr="004E6944">
        <w:rPr>
          <w:rFonts w:eastAsia="SimSun"/>
          <w:lang w:val="en-US"/>
        </w:rPr>
        <w:t>HARQ process ID is not incremented for PUSCH(s) not transm</w:t>
      </w:r>
      <w:r w:rsidRPr="004E6944">
        <w:rPr>
          <w:rFonts w:eastAsia="SimSun"/>
          <w:color w:val="000000"/>
          <w:lang w:val="en-US"/>
        </w:rPr>
        <w:t xml:space="preserve">itted </w:t>
      </w:r>
      <w:r w:rsidRPr="004E6944">
        <w:rPr>
          <w:rFonts w:eastAsia="SimSun"/>
          <w:color w:val="000000"/>
        </w:rPr>
        <w:t xml:space="preserve">if at least one of the symbols indicated by the indexed row of the used resource allocation table in the slot overlaps with a DL symbol indicated by </w:t>
      </w:r>
      <w:proofErr w:type="spellStart"/>
      <w:r w:rsidRPr="004E6944">
        <w:rPr>
          <w:rFonts w:eastAsia="SimSun"/>
          <w:i/>
          <w:iCs/>
          <w:color w:val="000000"/>
        </w:rPr>
        <w:t>tdd</w:t>
      </w:r>
      <w:proofErr w:type="spellEnd"/>
      <w:r w:rsidRPr="004E6944">
        <w:rPr>
          <w:rFonts w:eastAsia="SimSun"/>
          <w:i/>
          <w:iCs/>
          <w:color w:val="000000"/>
        </w:rPr>
        <w:t>-UL-DL-</w:t>
      </w:r>
      <w:proofErr w:type="spellStart"/>
      <w:r w:rsidRPr="004E6944">
        <w:rPr>
          <w:rFonts w:eastAsia="SimSun"/>
          <w:i/>
          <w:iCs/>
          <w:color w:val="000000"/>
        </w:rPr>
        <w:t>ConfigurationCommon</w:t>
      </w:r>
      <w:proofErr w:type="spellEnd"/>
      <w:r w:rsidRPr="004E6944">
        <w:rPr>
          <w:rFonts w:eastAsia="SimSun"/>
          <w:color w:val="000000"/>
        </w:rPr>
        <w:t xml:space="preserve"> or </w:t>
      </w:r>
      <w:proofErr w:type="spellStart"/>
      <w:r w:rsidRPr="004E6944">
        <w:rPr>
          <w:rFonts w:eastAsia="SimSun"/>
          <w:i/>
          <w:iCs/>
          <w:color w:val="000000"/>
        </w:rPr>
        <w:t>tdd</w:t>
      </w:r>
      <w:proofErr w:type="spellEnd"/>
      <w:r w:rsidRPr="004E6944">
        <w:rPr>
          <w:rFonts w:eastAsia="SimSun"/>
          <w:i/>
          <w:iCs/>
          <w:color w:val="000000"/>
        </w:rPr>
        <w:t>-UL-DL-</w:t>
      </w:r>
      <w:proofErr w:type="spellStart"/>
      <w:r w:rsidRPr="004E6944">
        <w:rPr>
          <w:rFonts w:eastAsia="SimSun"/>
          <w:i/>
          <w:iCs/>
          <w:color w:val="000000"/>
        </w:rPr>
        <w:t>ConfigurationDedicated</w:t>
      </w:r>
      <w:proofErr w:type="spellEnd"/>
      <w:r w:rsidRPr="004E6944">
        <w:rPr>
          <w:rFonts w:eastAsia="SimSun"/>
          <w:i/>
          <w:iCs/>
          <w:color w:val="000000"/>
        </w:rPr>
        <w:t xml:space="preserve"> </w:t>
      </w:r>
      <w:r w:rsidRPr="004E6944">
        <w:rPr>
          <w:rFonts w:eastAsia="SimSun"/>
          <w:color w:val="000000"/>
        </w:rPr>
        <w:t xml:space="preserve">if provided, or a symbol of an SS/PBCH block with index provided by </w:t>
      </w:r>
      <w:proofErr w:type="spellStart"/>
      <w:r w:rsidRPr="004E6944">
        <w:rPr>
          <w:rFonts w:eastAsia="SimSun"/>
          <w:i/>
          <w:iCs/>
          <w:color w:val="000000"/>
        </w:rPr>
        <w:t>ssb-PositionsInBurst</w:t>
      </w:r>
      <w:proofErr w:type="spellEnd"/>
      <w:r w:rsidRPr="004E6944">
        <w:rPr>
          <w:rFonts w:eastAsia="SimSun"/>
          <w:color w:val="000000"/>
        </w:rPr>
        <w:t xml:space="preserve">. </w:t>
      </w:r>
      <w:ins w:id="12" w:author="Ericsson" w:date="2024-05-08T14:57:00Z">
        <w:r w:rsidR="00CE19AE">
          <w:rPr>
            <w:rFonts w:eastAsia="SimSun"/>
            <w:color w:val="000000"/>
          </w:rPr>
          <w:t>Except for the case when the UE is configured with</w:t>
        </w:r>
        <w:r w:rsidR="00CE19AE" w:rsidRPr="00F2640F">
          <w:rPr>
            <w:rFonts w:eastAsia="SimSun"/>
            <w:i/>
            <w:iCs/>
            <w:color w:val="000000"/>
          </w:rPr>
          <w:t xml:space="preserve"> </w:t>
        </w:r>
      </w:ins>
      <w:ins w:id="13" w:author="Ericsson" w:date="2024-05-08T15:03:00Z">
        <w:r w:rsidR="00F2640F" w:rsidRPr="00F2640F">
          <w:rPr>
            <w:i/>
            <w:iCs/>
          </w:rPr>
          <w:t>sTx-</w:t>
        </w:r>
        <w:r w:rsidR="00F2640F" w:rsidRPr="008E155C">
          <w:t>2Panel</w:t>
        </w:r>
      </w:ins>
      <w:r w:rsidR="002B1082" w:rsidRPr="008E155C">
        <w:t xml:space="preserve"> </w:t>
      </w:r>
      <w:ins w:id="14" w:author="Ericsson" w:date="2024-08-07T10:56:00Z">
        <w:r w:rsidR="008E155C" w:rsidRPr="008E155C">
          <w:t xml:space="preserve">and the UE is configured by higher layer parameter </w:t>
        </w:r>
        <w:r w:rsidR="008E155C" w:rsidRPr="00300F66">
          <w:rPr>
            <w:i/>
            <w:iCs/>
          </w:rPr>
          <w:t>PDCCH-Config</w:t>
        </w:r>
        <w:r w:rsidR="008E155C" w:rsidRPr="008E155C">
          <w:t xml:space="preserve"> that contains two different values of </w:t>
        </w:r>
        <w:proofErr w:type="spellStart"/>
        <w:r w:rsidR="008E155C" w:rsidRPr="00300F66">
          <w:rPr>
            <w:i/>
            <w:iCs/>
          </w:rPr>
          <w:t>coresetPoolIndex</w:t>
        </w:r>
        <w:proofErr w:type="spellEnd"/>
        <w:r w:rsidR="008E155C" w:rsidRPr="008E155C">
          <w:t xml:space="preserve"> in </w:t>
        </w:r>
        <w:proofErr w:type="spellStart"/>
        <w:r w:rsidR="008E155C" w:rsidRPr="00300F66">
          <w:rPr>
            <w:i/>
            <w:iCs/>
          </w:rPr>
          <w:t>ControlResourceSet</w:t>
        </w:r>
        <w:proofErr w:type="spellEnd"/>
        <w:r w:rsidR="008E155C" w:rsidRPr="008E155C">
          <w:t xml:space="preserve"> for the active </w:t>
        </w:r>
      </w:ins>
      <w:ins w:id="15" w:author="Ericsson" w:date="2024-08-07T10:57:00Z">
        <w:r w:rsidR="008E155C">
          <w:t xml:space="preserve">DL </w:t>
        </w:r>
      </w:ins>
      <w:ins w:id="16" w:author="Ericsson" w:date="2024-08-07T10:56:00Z">
        <w:r w:rsidR="008E155C" w:rsidRPr="008E155C">
          <w:t xml:space="preserve">BWP of a serving cell and PDCCHs that schedule two PUSCHs are associated to different </w:t>
        </w:r>
        <w:proofErr w:type="spellStart"/>
        <w:r w:rsidR="008E155C" w:rsidRPr="00300F66">
          <w:rPr>
            <w:i/>
            <w:iCs/>
          </w:rPr>
          <w:t>ControlResourceSets</w:t>
        </w:r>
        <w:proofErr w:type="spellEnd"/>
        <w:r w:rsidR="008E155C" w:rsidRPr="008E155C">
          <w:t xml:space="preserve"> having different values of </w:t>
        </w:r>
        <w:proofErr w:type="spellStart"/>
        <w:r w:rsidR="008E155C" w:rsidRPr="00300F66">
          <w:rPr>
            <w:i/>
            <w:iCs/>
          </w:rPr>
          <w:t>coresetPoolIndex</w:t>
        </w:r>
      </w:ins>
      <w:proofErr w:type="spellEnd"/>
      <w:ins w:id="17" w:author="Ericsson" w:date="2024-05-08T14:58:00Z">
        <w:r w:rsidR="004B51A1">
          <w:rPr>
            <w:rFonts w:eastAsia="SimSun"/>
            <w:i/>
            <w:iCs/>
            <w:color w:val="000000"/>
          </w:rPr>
          <w:t xml:space="preserve">, </w:t>
        </w:r>
      </w:ins>
      <w:del w:id="18" w:author="Ericsson" w:date="2024-05-08T14:58:00Z">
        <w:r w:rsidRPr="004E6944" w:rsidDel="004B51A1">
          <w:rPr>
            <w:rFonts w:eastAsia="DengXian"/>
          </w:rPr>
          <w:delText>F</w:delText>
        </w:r>
      </w:del>
      <w:ins w:id="19" w:author="Ericsson" w:date="2024-05-08T14:58:00Z">
        <w:r w:rsidR="004B51A1">
          <w:rPr>
            <w:rFonts w:eastAsia="DengXian"/>
          </w:rPr>
          <w:t>f</w:t>
        </w:r>
      </w:ins>
      <w:r w:rsidRPr="004E6944">
        <w:rPr>
          <w:rFonts w:eastAsia="DengXian"/>
        </w:rPr>
        <w:t>or any HARQ process ID</w:t>
      </w:r>
      <w:r w:rsidRPr="004E6944">
        <w:rPr>
          <w:rFonts w:eastAsia="DengXian" w:hint="eastAsia"/>
          <w:lang w:eastAsia="zh-CN"/>
        </w:rPr>
        <w:t>(</w:t>
      </w:r>
      <w:r w:rsidRPr="004E6944">
        <w:rPr>
          <w:rFonts w:eastAsia="DengXian"/>
        </w:rPr>
        <w:t>s</w:t>
      </w:r>
      <w:r w:rsidRPr="004E6944">
        <w:rPr>
          <w:rFonts w:eastAsia="DengXian" w:hint="eastAsia"/>
          <w:lang w:eastAsia="zh-CN"/>
        </w:rPr>
        <w:t>)</w:t>
      </w:r>
      <w:r w:rsidRPr="004E6944">
        <w:rPr>
          <w:rFonts w:eastAsia="DengXian"/>
        </w:rPr>
        <w:t xml:space="preserve"> in a given scheduled cell, the UE is not expected to</w:t>
      </w:r>
      <w:r w:rsidRPr="004E6944">
        <w:rPr>
          <w:rFonts w:eastAsia="DengXian" w:hint="eastAsia"/>
          <w:lang w:eastAsia="zh-CN"/>
        </w:rPr>
        <w:t xml:space="preserve"> </w:t>
      </w:r>
      <w:r w:rsidRPr="004E6944">
        <w:rPr>
          <w:rFonts w:eastAsia="DengXian"/>
        </w:rPr>
        <w:t xml:space="preserve">transmit a PUSCH that overlaps in time with </w:t>
      </w:r>
      <w:r w:rsidRPr="004E6944">
        <w:rPr>
          <w:rFonts w:eastAsia="DengXian" w:hint="eastAsia"/>
          <w:lang w:eastAsia="zh-CN"/>
        </w:rPr>
        <w:t>another</w:t>
      </w:r>
      <w:r w:rsidRPr="004E6944">
        <w:rPr>
          <w:rFonts w:eastAsia="DengXian"/>
        </w:rPr>
        <w:t xml:space="preserve"> PUSCH.</w:t>
      </w:r>
      <w:r w:rsidRPr="004E6944">
        <w:rPr>
          <w:rFonts w:eastAsia="DengXian" w:hint="eastAsia"/>
          <w:lang w:eastAsia="zh-CN"/>
        </w:rPr>
        <w:t xml:space="preserve"> </w:t>
      </w:r>
      <w:ins w:id="20" w:author="Ericsson" w:date="2024-08-07T10:58:00Z">
        <w:r w:rsidR="009B7004" w:rsidRPr="009B7004">
          <w:rPr>
            <w:rFonts w:eastAsia="DengXian"/>
            <w:lang w:eastAsia="zh-CN"/>
          </w:rPr>
          <w:t xml:space="preserve">The UE is not expected to transmit a PUSCH that overlaps in time with another PUSCH </w:t>
        </w:r>
      </w:ins>
      <w:ins w:id="21" w:author="Ericsson" w:date="2024-08-07T10:59:00Z">
        <w:r w:rsidR="008A33E7">
          <w:rPr>
            <w:rFonts w:eastAsia="DengXian"/>
            <w:lang w:eastAsia="zh-CN"/>
          </w:rPr>
          <w:t>for</w:t>
        </w:r>
      </w:ins>
      <w:ins w:id="22" w:author="Ericsson" w:date="2024-08-07T10:58:00Z">
        <w:r w:rsidR="009B7004" w:rsidRPr="009B7004">
          <w:rPr>
            <w:rFonts w:eastAsia="DengXian"/>
            <w:lang w:eastAsia="zh-CN"/>
          </w:rPr>
          <w:t xml:space="preserve"> the same HARQ process ID in </w:t>
        </w:r>
      </w:ins>
      <w:ins w:id="23" w:author="Ericsson" w:date="2024-08-07T10:59:00Z">
        <w:r w:rsidR="008A33E7">
          <w:rPr>
            <w:rFonts w:eastAsia="DengXian"/>
            <w:lang w:eastAsia="zh-CN"/>
          </w:rPr>
          <w:t>a serving</w:t>
        </w:r>
      </w:ins>
      <w:ins w:id="24" w:author="Ericsson" w:date="2024-08-07T10:58:00Z">
        <w:r w:rsidR="009B7004" w:rsidRPr="009B7004">
          <w:rPr>
            <w:rFonts w:eastAsia="DengXian"/>
            <w:lang w:eastAsia="zh-CN"/>
          </w:rPr>
          <w:t xml:space="preserve"> cell. </w:t>
        </w:r>
      </w:ins>
      <w:r w:rsidRPr="004E6944">
        <w:rPr>
          <w:rFonts w:eastAsia="DengXian"/>
          <w:lang w:eastAsia="zh-CN"/>
        </w:rPr>
        <w:t xml:space="preserve">Except for the case when </w:t>
      </w:r>
      <w:r w:rsidRPr="004E6944">
        <w:rPr>
          <w:rFonts w:eastAsia="SimSun"/>
        </w:rPr>
        <w:t xml:space="preserve">a UE is configured by higher layer parameter </w:t>
      </w:r>
      <w:r w:rsidRPr="004E6944">
        <w:rPr>
          <w:rFonts w:eastAsia="SimSun"/>
          <w:i/>
        </w:rPr>
        <w:t>PDCCH-Config</w:t>
      </w:r>
      <w:r w:rsidRPr="004E6944">
        <w:rPr>
          <w:rFonts w:eastAsia="SimSun"/>
        </w:rPr>
        <w:t xml:space="preserve"> that contains two different values of </w:t>
      </w:r>
      <w:proofErr w:type="spellStart"/>
      <w:r w:rsidRPr="004E6944">
        <w:rPr>
          <w:rFonts w:eastAsia="SimSun"/>
          <w:i/>
        </w:rPr>
        <w:t>coresetPoolIndex</w:t>
      </w:r>
      <w:proofErr w:type="spellEnd"/>
      <w:r w:rsidRPr="004E6944">
        <w:rPr>
          <w:rFonts w:eastAsia="SimSun"/>
        </w:rPr>
        <w:t xml:space="preserve"> in </w:t>
      </w:r>
      <w:proofErr w:type="spellStart"/>
      <w:r w:rsidRPr="004E6944">
        <w:rPr>
          <w:rFonts w:eastAsia="SimSun"/>
          <w:i/>
        </w:rPr>
        <w:t>ControlResourceSet</w:t>
      </w:r>
      <w:proofErr w:type="spellEnd"/>
      <w:r w:rsidRPr="004E6944">
        <w:rPr>
          <w:rFonts w:eastAsia="SimSun"/>
        </w:rPr>
        <w:t xml:space="preserve"> for the active BWP of a serving cell and PDCCHs that schedule two PUSCHs are associated to different </w:t>
      </w:r>
      <w:proofErr w:type="spellStart"/>
      <w:r w:rsidRPr="004E6944">
        <w:rPr>
          <w:rFonts w:eastAsia="SimSun"/>
          <w:i/>
        </w:rPr>
        <w:t>ControlResourceSets</w:t>
      </w:r>
      <w:proofErr w:type="spellEnd"/>
      <w:r w:rsidRPr="004E6944">
        <w:rPr>
          <w:rFonts w:eastAsia="SimSun"/>
        </w:rPr>
        <w:t xml:space="preserve"> having different values of </w:t>
      </w:r>
      <w:proofErr w:type="spellStart"/>
      <w:r w:rsidRPr="004E6944">
        <w:rPr>
          <w:rFonts w:eastAsia="SimSun"/>
          <w:i/>
        </w:rPr>
        <w:t>coresetPoolIndex</w:t>
      </w:r>
      <w:proofErr w:type="spellEnd"/>
      <w:r w:rsidRPr="004E6944">
        <w:rPr>
          <w:rFonts w:eastAsia="SimSun"/>
          <w:i/>
          <w:lang w:eastAsia="x-none"/>
        </w:rPr>
        <w:t xml:space="preserve">, </w:t>
      </w:r>
      <w:r w:rsidRPr="004E6944">
        <w:rPr>
          <w:rFonts w:eastAsia="SimSun"/>
        </w:rPr>
        <w:t xml:space="preserve">for any two HARQ process IDs in a given scheduled cell, if the UE is scheduled to start a first PUSCH transmission starting in symbol </w:t>
      </w:r>
      <w:r w:rsidRPr="004E6944">
        <w:rPr>
          <w:rFonts w:eastAsia="SimSun"/>
          <w:i/>
        </w:rPr>
        <w:t>j</w:t>
      </w:r>
      <w:r w:rsidRPr="004E6944">
        <w:rPr>
          <w:rFonts w:eastAsia="SimSun"/>
        </w:rPr>
        <w:t xml:space="preserve"> by a PDCCH ending in symbol </w:t>
      </w:r>
      <w:r w:rsidRPr="004E6944">
        <w:rPr>
          <w:rFonts w:eastAsia="SimSun"/>
          <w:i/>
        </w:rPr>
        <w:t xml:space="preserve">i </w:t>
      </w:r>
      <w:r w:rsidRPr="004E6944">
        <w:rPr>
          <w:rFonts w:eastAsia="SimSun"/>
          <w:iCs/>
        </w:rPr>
        <w:t>on a scheduling cell</w:t>
      </w:r>
      <w:r w:rsidRPr="004E6944">
        <w:rPr>
          <w:rFonts w:eastAsia="SimSun"/>
        </w:rPr>
        <w:t xml:space="preserve">,, the UE is not expected to be scheduled to transmit a PUSCH starting earlier than the end of the first PUSCH by a PDCCH that ends </w:t>
      </w:r>
      <w:r w:rsidRPr="004E6944">
        <w:rPr>
          <w:rFonts w:eastAsia="DengXian" w:hint="eastAsia"/>
          <w:lang w:eastAsia="zh-CN"/>
        </w:rPr>
        <w:t>later</w:t>
      </w:r>
      <w:r w:rsidRPr="004E6944">
        <w:rPr>
          <w:rFonts w:eastAsia="SimSun"/>
        </w:rPr>
        <w:t xml:space="preserve"> than symbol </w:t>
      </w:r>
      <w:r w:rsidRPr="004E6944">
        <w:rPr>
          <w:rFonts w:eastAsia="SimSun"/>
          <w:i/>
        </w:rPr>
        <w:t xml:space="preserve">i </w:t>
      </w:r>
      <w:r w:rsidRPr="004E6944">
        <w:rPr>
          <w:rFonts w:eastAsia="SimSun"/>
          <w:iCs/>
        </w:rPr>
        <w:t>of the scheduling cell</w:t>
      </w:r>
      <w:r w:rsidRPr="004E6944">
        <w:rPr>
          <w:rFonts w:eastAsia="SimSun"/>
        </w:rPr>
        <w:t>. When the PDCCH reception includes two PDCCH candidates from two respective search space sets, as described in clause 10.1 of [6, TS 38.213],</w:t>
      </w:r>
      <w:r w:rsidRPr="004E6944">
        <w:rPr>
          <w:rFonts w:eastAsia="SimSun"/>
          <w:color w:val="000000"/>
        </w:rPr>
        <w:t xml:space="preserve"> for the purpose of determining the PDCCH ending in symbol </w:t>
      </w:r>
      <w:r w:rsidRPr="004E6944">
        <w:rPr>
          <w:rFonts w:eastAsia="SimSun"/>
          <w:i/>
        </w:rPr>
        <w:t>i</w:t>
      </w:r>
      <w:r w:rsidRPr="004E6944">
        <w:rPr>
          <w:rFonts w:eastAsia="SimSun"/>
          <w:color w:val="000000"/>
        </w:rPr>
        <w:t xml:space="preserve">, the PDCCH candidate that ends later in time is used. </w:t>
      </w:r>
      <w:r w:rsidRPr="004E6944">
        <w:rPr>
          <w:rFonts w:eastAsia="SimSun"/>
        </w:rPr>
        <w:t xml:space="preserve">The UE is not expected to be scheduled to transmit another PUSCH by a DCI format 0_0 with CRC scrambled by TC-RNTI, for a given HARQ process with the DCI received before the end of the expected transmission of the last PUSCH for that HARQ process if the latter is scheduled by a DCI format 0_0 with CRC scrambled by TC-RNTI or by an UL grant in RA Response. The UE is not expected to be scheduled to transmit another PUSCH by DCI format 0_0, 0_1, 0_2 or 0_3 scrambled by C-RNTI, CS-RNTI or MCS-C-RNTI for a given HARQ process with the DCI received before the end of the expected transmission of the last PUSCH for that HARQ process if the latter is scheduled by a DCI with CRC scrambled by C-RNTI, CS-RNTI or MCS-C-RNTI. </w:t>
      </w:r>
    </w:p>
    <w:p w14:paraId="35845DAE" w14:textId="77777777" w:rsidR="004E6944" w:rsidRPr="004E6944" w:rsidRDefault="004E6944" w:rsidP="004E6944">
      <w:pPr>
        <w:rPr>
          <w:rFonts w:eastAsia="SimSun"/>
          <w:color w:val="FF0000"/>
          <w:lang w:val="en-US"/>
        </w:rPr>
      </w:pPr>
      <w:r w:rsidRPr="004E6944">
        <w:rPr>
          <w:rFonts w:eastAsia="SimSun"/>
          <w:color w:val="FF0000"/>
          <w:lang w:val="en-US"/>
        </w:rPr>
        <w:t>&lt;Unchanged parts omitted&gt;</w:t>
      </w:r>
    </w:p>
    <w:p w14:paraId="163E0E98" w14:textId="5B49EDE9" w:rsidR="006C5B32" w:rsidRPr="00F355F5" w:rsidRDefault="006C5B32" w:rsidP="00F355F5">
      <w:pPr>
        <w:pStyle w:val="Heading2"/>
        <w:rPr>
          <w:noProof/>
          <w:color w:val="FF0000"/>
          <w:sz w:val="22"/>
          <w:szCs w:val="14"/>
        </w:rPr>
      </w:pPr>
    </w:p>
    <w:sectPr w:rsidR="006C5B32" w:rsidRPr="00F355F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95107" w14:textId="77777777" w:rsidR="00154706" w:rsidRDefault="00154706">
      <w:r>
        <w:separator/>
      </w:r>
    </w:p>
  </w:endnote>
  <w:endnote w:type="continuationSeparator" w:id="0">
    <w:p w14:paraId="167A7586" w14:textId="77777777" w:rsidR="00154706" w:rsidRDefault="00154706">
      <w:r>
        <w:continuationSeparator/>
      </w:r>
    </w:p>
  </w:endnote>
  <w:endnote w:type="continuationNotice" w:id="1">
    <w:p w14:paraId="2F93B9CA" w14:textId="77777777" w:rsidR="00154706" w:rsidRDefault="001547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8375A" w14:textId="77777777" w:rsidR="00154706" w:rsidRDefault="00154706">
      <w:r>
        <w:separator/>
      </w:r>
    </w:p>
  </w:footnote>
  <w:footnote w:type="continuationSeparator" w:id="0">
    <w:p w14:paraId="6CCB3879" w14:textId="77777777" w:rsidR="00154706" w:rsidRDefault="00154706">
      <w:r>
        <w:continuationSeparator/>
      </w:r>
    </w:p>
  </w:footnote>
  <w:footnote w:type="continuationNotice" w:id="1">
    <w:p w14:paraId="4CD470FE" w14:textId="77777777" w:rsidR="00154706" w:rsidRDefault="001547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DD"/>
    <w:rsid w:val="00022E4A"/>
    <w:rsid w:val="00026740"/>
    <w:rsid w:val="0002678D"/>
    <w:rsid w:val="000346C7"/>
    <w:rsid w:val="00050A82"/>
    <w:rsid w:val="00051347"/>
    <w:rsid w:val="00071DC2"/>
    <w:rsid w:val="00072E80"/>
    <w:rsid w:val="000942B6"/>
    <w:rsid w:val="000A026E"/>
    <w:rsid w:val="000A1142"/>
    <w:rsid w:val="000A6394"/>
    <w:rsid w:val="000B3D01"/>
    <w:rsid w:val="000B7FED"/>
    <w:rsid w:val="000C038A"/>
    <w:rsid w:val="000C6598"/>
    <w:rsid w:val="000D3D6E"/>
    <w:rsid w:val="000D44B3"/>
    <w:rsid w:val="000D79DD"/>
    <w:rsid w:val="000E3CD6"/>
    <w:rsid w:val="000E5EE1"/>
    <w:rsid w:val="000E7658"/>
    <w:rsid w:val="000F5CD7"/>
    <w:rsid w:val="001058B0"/>
    <w:rsid w:val="00106CF5"/>
    <w:rsid w:val="00107684"/>
    <w:rsid w:val="00110262"/>
    <w:rsid w:val="0011422D"/>
    <w:rsid w:val="001172B3"/>
    <w:rsid w:val="00133E7F"/>
    <w:rsid w:val="00145D43"/>
    <w:rsid w:val="00146EA0"/>
    <w:rsid w:val="00154706"/>
    <w:rsid w:val="00167131"/>
    <w:rsid w:val="0017434E"/>
    <w:rsid w:val="00176372"/>
    <w:rsid w:val="00192C46"/>
    <w:rsid w:val="001A08B3"/>
    <w:rsid w:val="001A7B60"/>
    <w:rsid w:val="001B52F0"/>
    <w:rsid w:val="001B7A65"/>
    <w:rsid w:val="001C1F50"/>
    <w:rsid w:val="001D6ED3"/>
    <w:rsid w:val="001E20A3"/>
    <w:rsid w:val="001E2DD1"/>
    <w:rsid w:val="001E41F3"/>
    <w:rsid w:val="001E60DD"/>
    <w:rsid w:val="00204245"/>
    <w:rsid w:val="00224B35"/>
    <w:rsid w:val="00233BEF"/>
    <w:rsid w:val="002362E1"/>
    <w:rsid w:val="0026004D"/>
    <w:rsid w:val="0026286D"/>
    <w:rsid w:val="002640DD"/>
    <w:rsid w:val="00273A1D"/>
    <w:rsid w:val="00275D12"/>
    <w:rsid w:val="00284FEB"/>
    <w:rsid w:val="002860C4"/>
    <w:rsid w:val="00286FF7"/>
    <w:rsid w:val="00287900"/>
    <w:rsid w:val="00290738"/>
    <w:rsid w:val="00290A57"/>
    <w:rsid w:val="002924AF"/>
    <w:rsid w:val="002A0E27"/>
    <w:rsid w:val="002A3913"/>
    <w:rsid w:val="002A56C5"/>
    <w:rsid w:val="002B0A68"/>
    <w:rsid w:val="002B1082"/>
    <w:rsid w:val="002B502A"/>
    <w:rsid w:val="002B5741"/>
    <w:rsid w:val="002B751A"/>
    <w:rsid w:val="002C04BD"/>
    <w:rsid w:val="002C3E3C"/>
    <w:rsid w:val="002D0E76"/>
    <w:rsid w:val="002E472E"/>
    <w:rsid w:val="002E5E72"/>
    <w:rsid w:val="002F1993"/>
    <w:rsid w:val="002F3B4B"/>
    <w:rsid w:val="00300F66"/>
    <w:rsid w:val="00301A77"/>
    <w:rsid w:val="00304EE7"/>
    <w:rsid w:val="00305409"/>
    <w:rsid w:val="00312ADD"/>
    <w:rsid w:val="00322D7F"/>
    <w:rsid w:val="0032472A"/>
    <w:rsid w:val="00333FE4"/>
    <w:rsid w:val="00344591"/>
    <w:rsid w:val="00344AEB"/>
    <w:rsid w:val="00356345"/>
    <w:rsid w:val="003609EF"/>
    <w:rsid w:val="0036231A"/>
    <w:rsid w:val="00374DD4"/>
    <w:rsid w:val="00377D9C"/>
    <w:rsid w:val="003820B1"/>
    <w:rsid w:val="003B4C8B"/>
    <w:rsid w:val="003B6896"/>
    <w:rsid w:val="003D7F7B"/>
    <w:rsid w:val="003E1A36"/>
    <w:rsid w:val="003E3C7D"/>
    <w:rsid w:val="003F1BA4"/>
    <w:rsid w:val="004039BA"/>
    <w:rsid w:val="00410371"/>
    <w:rsid w:val="004143C3"/>
    <w:rsid w:val="004227FE"/>
    <w:rsid w:val="004242F1"/>
    <w:rsid w:val="0042799C"/>
    <w:rsid w:val="00432BDB"/>
    <w:rsid w:val="00433E2E"/>
    <w:rsid w:val="0043729D"/>
    <w:rsid w:val="00463665"/>
    <w:rsid w:val="00467E89"/>
    <w:rsid w:val="00483BF3"/>
    <w:rsid w:val="004A25F8"/>
    <w:rsid w:val="004B2264"/>
    <w:rsid w:val="004B2934"/>
    <w:rsid w:val="004B51A1"/>
    <w:rsid w:val="004B6F6B"/>
    <w:rsid w:val="004B75B7"/>
    <w:rsid w:val="004D2244"/>
    <w:rsid w:val="004E04EB"/>
    <w:rsid w:val="004E4BCA"/>
    <w:rsid w:val="004E6944"/>
    <w:rsid w:val="004E76AF"/>
    <w:rsid w:val="005141D9"/>
    <w:rsid w:val="0051580D"/>
    <w:rsid w:val="00516295"/>
    <w:rsid w:val="00522736"/>
    <w:rsid w:val="00527E96"/>
    <w:rsid w:val="00542764"/>
    <w:rsid w:val="00547111"/>
    <w:rsid w:val="005754D4"/>
    <w:rsid w:val="005843A7"/>
    <w:rsid w:val="00592926"/>
    <w:rsid w:val="00592D74"/>
    <w:rsid w:val="00595CC4"/>
    <w:rsid w:val="005B0476"/>
    <w:rsid w:val="005D4492"/>
    <w:rsid w:val="005D6F59"/>
    <w:rsid w:val="005E2C44"/>
    <w:rsid w:val="005E6579"/>
    <w:rsid w:val="005F765F"/>
    <w:rsid w:val="00611E71"/>
    <w:rsid w:val="00615AD2"/>
    <w:rsid w:val="00621188"/>
    <w:rsid w:val="006257ED"/>
    <w:rsid w:val="00626D5F"/>
    <w:rsid w:val="006321A7"/>
    <w:rsid w:val="0063442E"/>
    <w:rsid w:val="00641240"/>
    <w:rsid w:val="006446C7"/>
    <w:rsid w:val="00651CAE"/>
    <w:rsid w:val="006527D0"/>
    <w:rsid w:val="00653963"/>
    <w:rsid w:val="00653DE4"/>
    <w:rsid w:val="00665C47"/>
    <w:rsid w:val="00667FC0"/>
    <w:rsid w:val="006829AC"/>
    <w:rsid w:val="00695808"/>
    <w:rsid w:val="0069745A"/>
    <w:rsid w:val="006A13D9"/>
    <w:rsid w:val="006A74A9"/>
    <w:rsid w:val="006A760C"/>
    <w:rsid w:val="006A7E12"/>
    <w:rsid w:val="006B46FB"/>
    <w:rsid w:val="006B597C"/>
    <w:rsid w:val="006C14E5"/>
    <w:rsid w:val="006C5B32"/>
    <w:rsid w:val="006E21FB"/>
    <w:rsid w:val="006F7210"/>
    <w:rsid w:val="00716BA2"/>
    <w:rsid w:val="007341DE"/>
    <w:rsid w:val="0073795A"/>
    <w:rsid w:val="007526FD"/>
    <w:rsid w:val="00756DA3"/>
    <w:rsid w:val="00790C32"/>
    <w:rsid w:val="00792342"/>
    <w:rsid w:val="007977A8"/>
    <w:rsid w:val="007B512A"/>
    <w:rsid w:val="007C2097"/>
    <w:rsid w:val="007D6A07"/>
    <w:rsid w:val="007F0C67"/>
    <w:rsid w:val="007F2BBB"/>
    <w:rsid w:val="007F3E7D"/>
    <w:rsid w:val="007F7259"/>
    <w:rsid w:val="008040A8"/>
    <w:rsid w:val="00823DCA"/>
    <w:rsid w:val="00823DDE"/>
    <w:rsid w:val="00826927"/>
    <w:rsid w:val="008279FA"/>
    <w:rsid w:val="00844A78"/>
    <w:rsid w:val="00845421"/>
    <w:rsid w:val="008612B1"/>
    <w:rsid w:val="008626E7"/>
    <w:rsid w:val="00870EE7"/>
    <w:rsid w:val="00871F9E"/>
    <w:rsid w:val="00875BA1"/>
    <w:rsid w:val="00881BAB"/>
    <w:rsid w:val="00883A56"/>
    <w:rsid w:val="008863B9"/>
    <w:rsid w:val="008900A2"/>
    <w:rsid w:val="00890A96"/>
    <w:rsid w:val="008A33E7"/>
    <w:rsid w:val="008A45A6"/>
    <w:rsid w:val="008C05A9"/>
    <w:rsid w:val="008D23D3"/>
    <w:rsid w:val="008D2B2B"/>
    <w:rsid w:val="008D3CCC"/>
    <w:rsid w:val="008E155C"/>
    <w:rsid w:val="008E2AA2"/>
    <w:rsid w:val="008F312E"/>
    <w:rsid w:val="008F3789"/>
    <w:rsid w:val="008F686C"/>
    <w:rsid w:val="009103EB"/>
    <w:rsid w:val="009148DE"/>
    <w:rsid w:val="009275D3"/>
    <w:rsid w:val="00941E30"/>
    <w:rsid w:val="0094555D"/>
    <w:rsid w:val="0095539D"/>
    <w:rsid w:val="009555D0"/>
    <w:rsid w:val="009649FB"/>
    <w:rsid w:val="009706C1"/>
    <w:rsid w:val="009777D9"/>
    <w:rsid w:val="009849E0"/>
    <w:rsid w:val="00991B88"/>
    <w:rsid w:val="00993A5D"/>
    <w:rsid w:val="009A5753"/>
    <w:rsid w:val="009A579D"/>
    <w:rsid w:val="009B026D"/>
    <w:rsid w:val="009B6AE5"/>
    <w:rsid w:val="009B7004"/>
    <w:rsid w:val="009D2D54"/>
    <w:rsid w:val="009D3782"/>
    <w:rsid w:val="009D7070"/>
    <w:rsid w:val="009D75AE"/>
    <w:rsid w:val="009E3297"/>
    <w:rsid w:val="009E6D61"/>
    <w:rsid w:val="009F734F"/>
    <w:rsid w:val="00A01411"/>
    <w:rsid w:val="00A20DBA"/>
    <w:rsid w:val="00A246B6"/>
    <w:rsid w:val="00A27ABC"/>
    <w:rsid w:val="00A32A31"/>
    <w:rsid w:val="00A47679"/>
    <w:rsid w:val="00A47E70"/>
    <w:rsid w:val="00A50CF0"/>
    <w:rsid w:val="00A56428"/>
    <w:rsid w:val="00A66284"/>
    <w:rsid w:val="00A706E6"/>
    <w:rsid w:val="00A71B31"/>
    <w:rsid w:val="00A71CE4"/>
    <w:rsid w:val="00A7671C"/>
    <w:rsid w:val="00A81B94"/>
    <w:rsid w:val="00A91FEB"/>
    <w:rsid w:val="00AA002B"/>
    <w:rsid w:val="00AA2CBC"/>
    <w:rsid w:val="00AB2365"/>
    <w:rsid w:val="00AC5820"/>
    <w:rsid w:val="00AD107A"/>
    <w:rsid w:val="00AD1CD8"/>
    <w:rsid w:val="00AF7E2A"/>
    <w:rsid w:val="00B258BB"/>
    <w:rsid w:val="00B2641A"/>
    <w:rsid w:val="00B640F2"/>
    <w:rsid w:val="00B67B97"/>
    <w:rsid w:val="00B92F5E"/>
    <w:rsid w:val="00B968C8"/>
    <w:rsid w:val="00BA3EC5"/>
    <w:rsid w:val="00BA51D9"/>
    <w:rsid w:val="00BB31C3"/>
    <w:rsid w:val="00BB3E46"/>
    <w:rsid w:val="00BB4C0C"/>
    <w:rsid w:val="00BB5DFC"/>
    <w:rsid w:val="00BB7009"/>
    <w:rsid w:val="00BC0DDA"/>
    <w:rsid w:val="00BC5A72"/>
    <w:rsid w:val="00BC663C"/>
    <w:rsid w:val="00BD04E3"/>
    <w:rsid w:val="00BD279D"/>
    <w:rsid w:val="00BD6BB8"/>
    <w:rsid w:val="00BE595C"/>
    <w:rsid w:val="00BF67CA"/>
    <w:rsid w:val="00BF784C"/>
    <w:rsid w:val="00C02091"/>
    <w:rsid w:val="00C23809"/>
    <w:rsid w:val="00C2420D"/>
    <w:rsid w:val="00C316EC"/>
    <w:rsid w:val="00C66BA2"/>
    <w:rsid w:val="00C870F6"/>
    <w:rsid w:val="00C95985"/>
    <w:rsid w:val="00CB490B"/>
    <w:rsid w:val="00CB6FC0"/>
    <w:rsid w:val="00CC5026"/>
    <w:rsid w:val="00CC68D0"/>
    <w:rsid w:val="00CE19AE"/>
    <w:rsid w:val="00CE4721"/>
    <w:rsid w:val="00CF1FAD"/>
    <w:rsid w:val="00D03F59"/>
    <w:rsid w:val="00D03F9A"/>
    <w:rsid w:val="00D06D51"/>
    <w:rsid w:val="00D17D04"/>
    <w:rsid w:val="00D2297C"/>
    <w:rsid w:val="00D24991"/>
    <w:rsid w:val="00D3609F"/>
    <w:rsid w:val="00D50255"/>
    <w:rsid w:val="00D56B01"/>
    <w:rsid w:val="00D57605"/>
    <w:rsid w:val="00D61EC9"/>
    <w:rsid w:val="00D626DB"/>
    <w:rsid w:val="00D62939"/>
    <w:rsid w:val="00D66520"/>
    <w:rsid w:val="00D72B17"/>
    <w:rsid w:val="00D81FE0"/>
    <w:rsid w:val="00D84AE9"/>
    <w:rsid w:val="00D90FE1"/>
    <w:rsid w:val="00D93292"/>
    <w:rsid w:val="00D9353D"/>
    <w:rsid w:val="00DA42B3"/>
    <w:rsid w:val="00DC2F70"/>
    <w:rsid w:val="00DC58F6"/>
    <w:rsid w:val="00DD379D"/>
    <w:rsid w:val="00DD467D"/>
    <w:rsid w:val="00DE34CF"/>
    <w:rsid w:val="00DE6BD7"/>
    <w:rsid w:val="00E13F3D"/>
    <w:rsid w:val="00E2270D"/>
    <w:rsid w:val="00E2571D"/>
    <w:rsid w:val="00E34898"/>
    <w:rsid w:val="00E37CF3"/>
    <w:rsid w:val="00E57A18"/>
    <w:rsid w:val="00E600A0"/>
    <w:rsid w:val="00E61448"/>
    <w:rsid w:val="00E7315C"/>
    <w:rsid w:val="00E775E2"/>
    <w:rsid w:val="00E821EA"/>
    <w:rsid w:val="00E84300"/>
    <w:rsid w:val="00E871BE"/>
    <w:rsid w:val="00E96D23"/>
    <w:rsid w:val="00EB09B7"/>
    <w:rsid w:val="00EB16D2"/>
    <w:rsid w:val="00EC3182"/>
    <w:rsid w:val="00ED2FE2"/>
    <w:rsid w:val="00ED3360"/>
    <w:rsid w:val="00EE287F"/>
    <w:rsid w:val="00EE7081"/>
    <w:rsid w:val="00EE7983"/>
    <w:rsid w:val="00EE7D7C"/>
    <w:rsid w:val="00EF4A2C"/>
    <w:rsid w:val="00F157D7"/>
    <w:rsid w:val="00F21D30"/>
    <w:rsid w:val="00F25D98"/>
    <w:rsid w:val="00F2640F"/>
    <w:rsid w:val="00F300FB"/>
    <w:rsid w:val="00F355F5"/>
    <w:rsid w:val="00F560DB"/>
    <w:rsid w:val="00F63F08"/>
    <w:rsid w:val="00F65118"/>
    <w:rsid w:val="00F8693D"/>
    <w:rsid w:val="00F93BF9"/>
    <w:rsid w:val="00FB6386"/>
    <w:rsid w:val="00FB7491"/>
    <w:rsid w:val="00FC0BE7"/>
    <w:rsid w:val="00FC417D"/>
    <w:rsid w:val="00FD51F4"/>
    <w:rsid w:val="00FD7C6D"/>
    <w:rsid w:val="00FE3769"/>
    <w:rsid w:val="00FE4946"/>
    <w:rsid w:val="00FF1CE4"/>
    <w:rsid w:val="00FF4739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943FC89-DB54-41AB-BA01-08CEE1C1D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5B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5B32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6C5B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C5B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5B32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6C5B32"/>
  </w:style>
  <w:style w:type="character" w:customStyle="1" w:styleId="apple-converted-space">
    <w:name w:val="apple-converted-space"/>
    <w:basedOn w:val="DefaultParagraphFont"/>
    <w:qFormat/>
    <w:rsid w:val="006C5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EAD34-CDE9-4096-A964-87B65E3EF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829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</cp:revision>
  <cp:lastPrinted>1899-12-31T23:00:00Z</cp:lastPrinted>
  <dcterms:created xsi:type="dcterms:W3CDTF">2024-05-08T03:33:00Z</dcterms:created>
  <dcterms:modified xsi:type="dcterms:W3CDTF">2024-08-09T11:27:00Z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